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3C426A" w14:textId="7BAB169D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</w:t>
      </w:r>
      <w:bookmarkStart w:id="0" w:name="_GoBack"/>
      <w:bookmarkEnd w:id="0"/>
      <w:r w:rsidRPr="008D329F">
        <w:rPr>
          <w:color w:val="2E74B5"/>
          <w:sz w:val="26"/>
          <w:lang w:val="el-GR"/>
        </w:rPr>
        <w:t>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1C16AC" w14:paraId="3C33BB33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30CCCF26" w14:textId="52FBF1DD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C23D11" w:rsidRPr="00C23D1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1C16AC" w:rsidRPr="001C16A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Στατώ</w:t>
            </w:r>
            <w:proofErr w:type="spellEnd"/>
            <w:r w:rsidR="001C16AC" w:rsidRPr="001C16A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Πλαστικών </w:t>
            </w:r>
            <w:proofErr w:type="spellStart"/>
            <w:r w:rsidR="001C16AC" w:rsidRPr="001C16A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Σωληναρίων</w:t>
            </w:r>
            <w:proofErr w:type="spellEnd"/>
          </w:p>
        </w:tc>
      </w:tr>
      <w:tr w:rsidR="008D329F" w:rsidRPr="008D329F" w14:paraId="5E520309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7A157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3A906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669737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680A3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01059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E515835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B4B49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25E46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5B92B2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BBA9D8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13A8D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23AE0E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1B1C4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BCCEA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F491A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9808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D7F28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1F2D8E5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7D2D5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6E500349" w14:textId="5003FE18" w:rsidR="008D329F" w:rsidRPr="008D329F" w:rsidRDefault="001C16A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C16A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Εύρος όγκων </w:t>
            </w:r>
            <w:proofErr w:type="spellStart"/>
            <w:r w:rsidRPr="001C16A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σωληναρίων</w:t>
            </w:r>
            <w:proofErr w:type="spellEnd"/>
            <w:r w:rsidRPr="001C16A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1,5-2 </w:t>
            </w:r>
            <w:proofErr w:type="spellStart"/>
            <w:r w:rsidRPr="001C16A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ml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14:paraId="0E9AF1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3CBB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9FA49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EC19CFC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C77B4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87DF6" w14:textId="4906672E" w:rsidR="008D329F" w:rsidRPr="008D329F" w:rsidRDefault="001C16A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</w:t>
            </w:r>
            <w:r w:rsidRPr="001C16A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ποστειρώσιμα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14:paraId="63152F1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EBD69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37947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171794F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44B057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3C15B474" w14:textId="52E4D15B" w:rsidR="008D329F" w:rsidRPr="008D329F" w:rsidRDefault="001C16A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C16A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 θέσεων</w:t>
            </w:r>
          </w:p>
        </w:tc>
        <w:tc>
          <w:tcPr>
            <w:tcW w:w="1080" w:type="dxa"/>
            <w:vAlign w:val="center"/>
            <w:hideMark/>
          </w:tcPr>
          <w:p w14:paraId="27B89C2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04B98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F245F8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21194EE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8A14BBD" w14:textId="5103CA94" w:rsidR="008D329F" w:rsidRPr="008D329F" w:rsidRDefault="00C23D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2EE340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F2269EC" w14:textId="5872C876" w:rsidR="008D329F" w:rsidRPr="008D329F" w:rsidRDefault="001C16A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6465F9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CD3F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2F56A95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C06AE77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3272F"/>
    <w:rsid w:val="00066F06"/>
    <w:rsid w:val="000E333F"/>
    <w:rsid w:val="00115F5C"/>
    <w:rsid w:val="0014688F"/>
    <w:rsid w:val="001C16AC"/>
    <w:rsid w:val="0024151E"/>
    <w:rsid w:val="002C5B52"/>
    <w:rsid w:val="004306E2"/>
    <w:rsid w:val="004B6F65"/>
    <w:rsid w:val="00691CC8"/>
    <w:rsid w:val="007C3968"/>
    <w:rsid w:val="008D329F"/>
    <w:rsid w:val="009A6F68"/>
    <w:rsid w:val="00B92C0A"/>
    <w:rsid w:val="00C23D11"/>
    <w:rsid w:val="00D43DFD"/>
    <w:rsid w:val="00F14BB0"/>
    <w:rsid w:val="00F55C81"/>
    <w:rsid w:val="00F7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2C09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B2E2BD0A</Template>
  <TotalTime>24</TotalTime>
  <Pages>1</Pages>
  <Words>45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14</cp:revision>
  <dcterms:created xsi:type="dcterms:W3CDTF">2025-04-09T12:40:00Z</dcterms:created>
  <dcterms:modified xsi:type="dcterms:W3CDTF">2025-11-20T21:15:00Z</dcterms:modified>
</cp:coreProperties>
</file>